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02318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GOFFE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BCEF842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E16B9B8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FA09A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20DA2A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Ferby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55E22CC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769C605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EACD2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8C9A3" w14:textId="77777777" w:rsidR="00C5157D" w:rsidRDefault="00C5157D" w:rsidP="00C515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2022</w:t>
      </w:r>
    </w:p>
    <w:p w14:paraId="385B8F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018D" w14:textId="77777777" w:rsidR="00C5157D" w:rsidRDefault="00C5157D" w:rsidP="009139A6">
      <w:r>
        <w:separator/>
      </w:r>
    </w:p>
  </w:endnote>
  <w:endnote w:type="continuationSeparator" w:id="0">
    <w:p w14:paraId="2AD2625A" w14:textId="77777777" w:rsidR="00C5157D" w:rsidRDefault="00C515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14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096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2F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0AB68" w14:textId="77777777" w:rsidR="00C5157D" w:rsidRDefault="00C5157D" w:rsidP="009139A6">
      <w:r>
        <w:separator/>
      </w:r>
    </w:p>
  </w:footnote>
  <w:footnote w:type="continuationSeparator" w:id="0">
    <w:p w14:paraId="442A228C" w14:textId="77777777" w:rsidR="00C5157D" w:rsidRDefault="00C515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CA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A72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D9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7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157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F575C"/>
  <w15:chartTrackingRefBased/>
  <w15:docId w15:val="{36CDA656-4BCD-4D5C-99F5-73805D0C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2022-04-17T06:42:00Z</dcterms:created>
  <dcterms:modified xsi:type="dcterms:W3CDTF">2022-04-17T06:43:00Z</dcterms:modified>
</cp:coreProperties>
</file>